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B08E3" w14:textId="55CB19FE" w:rsidR="00535962" w:rsidRPr="00F7167E" w:rsidRDefault="00E43CF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C7F5334" wp14:editId="0265741F">
            <wp:simplePos x="0" y="0"/>
            <wp:positionH relativeFrom="column">
              <wp:posOffset>2381250</wp:posOffset>
            </wp:positionH>
            <wp:positionV relativeFrom="paragraph">
              <wp:posOffset>-560705</wp:posOffset>
            </wp:positionV>
            <wp:extent cx="882015" cy="87947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5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CA59C" wp14:editId="29CE6350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C5BACF4" w14:textId="6D0368A7" w:rsidR="00BC61BD" w:rsidRPr="00BC61BD" w:rsidRDefault="0017355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134E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D2C834" wp14:editId="4F573E58">
                                      <wp:extent cx="1809750" cy="639445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09750" cy="6394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CA5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-21.75pt;width:165.7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l24AEAAKE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5C5BACF4" w14:textId="6D0368A7" w:rsidR="00BC61BD" w:rsidRPr="00BC61BD" w:rsidRDefault="00173556">
                          <w:pPr>
                            <w:rPr>
                              <w:lang w:val="en-US"/>
                            </w:rPr>
                          </w:pPr>
                          <w:r w:rsidRPr="007134E2">
                            <w:drawing>
                              <wp:inline distT="0" distB="0" distL="0" distR="0" wp14:anchorId="36D2C834" wp14:editId="4F573E58">
                                <wp:extent cx="1809750" cy="639445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9750" cy="63944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53CF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C48EC55" wp14:editId="215DE4A4">
                <wp:simplePos x="0" y="0"/>
                <wp:positionH relativeFrom="column">
                  <wp:posOffset>4444365</wp:posOffset>
                </wp:positionH>
                <wp:positionV relativeFrom="paragraph">
                  <wp:posOffset>-617220</wp:posOffset>
                </wp:positionV>
                <wp:extent cx="1692910" cy="701040"/>
                <wp:effectExtent l="5715" t="11430" r="6350" b="1143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2910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17B3373" w14:textId="65230CAB" w:rsidR="00E05CE0" w:rsidRPr="00535962" w:rsidRDefault="00A151F4" w:rsidP="00E05CE0">
                                    <w:pPr>
                                      <w:jc w:val="center"/>
                                    </w:pPr>
                                    <w:r w:rsidRPr="00A151F4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0129C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A151F4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1E50B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77F538" w14:textId="77777777"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8EC55" id="Group 35" o:spid="_x0000_s1027" style="position:absolute;margin-left:349.95pt;margin-top:-48.6pt;width:133.3pt;height:55.2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17B3373" w14:textId="65230CAB" w:rsidR="00E05CE0" w:rsidRPr="00535962" w:rsidRDefault="00A151F4" w:rsidP="00E05CE0">
                              <w:pPr>
                                <w:jc w:val="center"/>
                              </w:pPr>
                              <w:r w:rsidRPr="00A151F4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0129CF">
                                <w:rPr>
                                  <w:rStyle w:val="Style2"/>
                                </w:rPr>
                                <w:t>3</w:t>
                              </w:r>
                              <w:r w:rsidRPr="00A151F4">
                                <w:rPr>
                                  <w:rStyle w:val="Style2"/>
                                </w:rPr>
                                <w:t>-000</w:t>
                              </w:r>
                              <w:r w:rsidR="001E50B2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977F538" w14:textId="77777777"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53CFC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9422D1" wp14:editId="6BB10DA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42677" w14:textId="77777777"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422D1" id="Text Box 40" o:spid="_x0000_s1032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" filled="f" stroked="f">
                <v:textbox inset="0,0,0,0">
                  <w:txbxContent>
                    <w:p w14:paraId="58742677" w14:textId="77777777"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740B1B3" w14:textId="77777777" w:rsidR="00535962" w:rsidRPr="00535962" w:rsidRDefault="00953CFC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72FD55" wp14:editId="106B69EC">
                <wp:simplePos x="0" y="0"/>
                <wp:positionH relativeFrom="column">
                  <wp:posOffset>4579951</wp:posOffset>
                </wp:positionH>
                <wp:positionV relativeFrom="paragraph">
                  <wp:posOffset>10657</wp:posOffset>
                </wp:positionV>
                <wp:extent cx="1595093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0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FF060" w14:textId="6C908DCD" w:rsidR="0026335F" w:rsidRPr="0026335F" w:rsidRDefault="000129C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E50B2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2FD55" id="Text Box 12" o:spid="_x0000_s1033" type="#_x0000_t202" style="position:absolute;margin-left:360.65pt;margin-top:.85pt;width:125.6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" filled="f" stroked="f">
                <v:textbox>
                  <w:txbxContent>
                    <w:p w14:paraId="12EFF060" w14:textId="6C908DCD" w:rsidR="0026335F" w:rsidRPr="0026335F" w:rsidRDefault="001E50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731FE3" wp14:editId="4A9B13E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C7A0B" w14:textId="77777777" w:rsidR="00953CFC" w:rsidRPr="00953CFC" w:rsidRDefault="00953CFC" w:rsidP="00953CF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6FE2AD91" w14:textId="77777777"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31FE3" id="Text Box 16" o:spid="_x0000_s1034" type="#_x0000_t202" style="position:absolute;margin-left:102.95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" stroked="f">
                <v:textbox>
                  <w:txbxContent>
                    <w:p w14:paraId="0BFC7A0B" w14:textId="77777777" w:rsidR="00953CFC" w:rsidRPr="00953CFC" w:rsidRDefault="00953CFC" w:rsidP="00953CF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6FE2AD91" w14:textId="77777777"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EDF393" w14:textId="77777777" w:rsidR="00535962" w:rsidRDefault="00953CFC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56F628" wp14:editId="352E3EB0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018F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5198"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6F628" id="Text Box 13" o:spid="_x0000_s1035" type="#_x0000_t202" style="position:absolute;margin-left:397.7pt;margin-top:2.8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" filled="f" stroked="f">
                <v:textbox>
                  <w:txbxContent>
                    <w:p w14:paraId="636018F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1519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15198"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27BDD4" wp14:editId="71AA4A5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45D99" w14:textId="77777777"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7BDD4" id="Text Box 18" o:spid="_x0000_s1036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" stroked="f">
                <v:textbox>
                  <w:txbxContent>
                    <w:p w14:paraId="45245D99" w14:textId="77777777"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A6163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4ADE35C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DF83BE6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1EF3F2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39815B76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29EA1D3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AB2DAF8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A87223B" w14:textId="77777777"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7D38E581" w14:textId="77777777"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AC98F49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18A9C16" w14:textId="77777777"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14:paraId="6D92FD83" w14:textId="77777777"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14:paraId="3B147ECE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C517430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7BE3169F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1E7D303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14:paraId="459700AB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D016D26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AC51A27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8931B9" w14:textId="77777777"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8453ABB" w14:textId="77777777" w:rsidR="0023545D" w:rsidRDefault="0023545D" w:rsidP="00E05CE0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2EAFE6F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2FD4BF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20176EF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3C769B" w14:textId="77777777"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9EF298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CDACB4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467360D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91878F" w14:textId="77777777"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80A5617" w14:textId="77777777" w:rsidR="0023545D" w:rsidRPr="0023545D" w:rsidRDefault="00393EFC" w:rsidP="000351EB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0F955B5E" w14:textId="77777777"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6FDEE2A9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4AA7277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9F62FD9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49671E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A9C44C4" w14:textId="77777777"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8070697" w14:textId="77777777"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094C492" w14:textId="77777777"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0645D63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03849F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7A2281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8A9B49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27412F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A095B1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3F83967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4BEF929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D698471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340AC848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1CB234D8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BA20F44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1330AAE0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D1820E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31B3FDD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611ED1F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66AB46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698611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ED15857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036E93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659E5E4A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07941F44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8803A22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4320AA" w14:textId="77777777"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E05CE0">
      <w:headerReference w:type="default" r:id="rId11"/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3EDD" w14:textId="77777777" w:rsidR="00310633" w:rsidRDefault="00310633" w:rsidP="001007E7">
      <w:pPr>
        <w:spacing w:after="0" w:line="240" w:lineRule="auto"/>
      </w:pPr>
      <w:r>
        <w:separator/>
      </w:r>
    </w:p>
  </w:endnote>
  <w:endnote w:type="continuationSeparator" w:id="0">
    <w:p w14:paraId="30B97100" w14:textId="77777777" w:rsidR="00310633" w:rsidRDefault="0031063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B024" w14:textId="77777777" w:rsidR="001007E7" w:rsidRDefault="00F06824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2FB51072" wp14:editId="5044A93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3CF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CD84E" wp14:editId="6EA3180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D24B3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C25B91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E39E3C5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DE3DC8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1CD84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" filled="f" stroked="f">
              <v:textbox inset="0,0,0,0">
                <w:txbxContent>
                  <w:p w14:paraId="2E6D24B3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C25B91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E39E3C5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DE3DC8D" w14:textId="77777777" w:rsidR="00807015" w:rsidRDefault="00807015"/>
                </w:txbxContent>
              </v:textbox>
            </v:shape>
          </w:pict>
        </mc:Fallback>
      </mc:AlternateContent>
    </w:r>
    <w:r w:rsidR="00953CF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DEA456" wp14:editId="5553233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89792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EA456" id="Text Box 1" o:spid="_x0000_s1039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" filled="f" stroked="f">
              <v:textbox inset="0,0,0,0">
                <w:txbxContent>
                  <w:p w14:paraId="05289792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A8C2D0C" w14:textId="77777777" w:rsidR="001007E7" w:rsidRDefault="001007E7">
    <w:pPr>
      <w:pStyle w:val="Footer"/>
      <w:rPr>
        <w:rFonts w:ascii="Arial Narrow" w:hAnsi="Arial Narrow"/>
        <w:sz w:val="12"/>
      </w:rPr>
    </w:pPr>
  </w:p>
  <w:p w14:paraId="0EA8E248" w14:textId="77777777" w:rsidR="00CA0E82" w:rsidRDefault="00CA0E82">
    <w:pPr>
      <w:pStyle w:val="Footer"/>
      <w:rPr>
        <w:rFonts w:ascii="Arial Narrow" w:hAnsi="Arial Narrow"/>
        <w:sz w:val="12"/>
      </w:rPr>
    </w:pPr>
  </w:p>
  <w:p w14:paraId="7FFD8B1E" w14:textId="77777777" w:rsidR="00CA0E82" w:rsidRDefault="00CA0E82">
    <w:pPr>
      <w:pStyle w:val="Footer"/>
      <w:rPr>
        <w:rFonts w:ascii="Arial Narrow" w:hAnsi="Arial Narrow"/>
        <w:sz w:val="12"/>
      </w:rPr>
    </w:pPr>
  </w:p>
  <w:p w14:paraId="3CCEE91F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8D22167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49F7" w14:textId="77777777" w:rsidR="00310633" w:rsidRDefault="00310633" w:rsidP="001007E7">
      <w:pPr>
        <w:spacing w:after="0" w:line="240" w:lineRule="auto"/>
      </w:pPr>
      <w:r>
        <w:separator/>
      </w:r>
    </w:p>
  </w:footnote>
  <w:footnote w:type="continuationSeparator" w:id="0">
    <w:p w14:paraId="00FDF172" w14:textId="77777777" w:rsidR="00310633" w:rsidRDefault="0031063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312E" w14:textId="77777777" w:rsidR="00E05CE0" w:rsidRDefault="00953CFC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12EF8D0" wp14:editId="520BF4A4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97549" w14:textId="77777777"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31EB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31EB4" w:rsidRPr="00F31EB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2EF8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" filled="f" stroked="f">
              <v:textbox>
                <w:txbxContent>
                  <w:p w14:paraId="58597549" w14:textId="77777777"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31EB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31EB4" w:rsidRPr="00F31EB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0491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wg072vKwtr8pJJHowMJJqrnDj80=" w:salt="8+2xe3IqReQ/h78ZXf8dj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1EB"/>
    <w:rsid w:val="000129CF"/>
    <w:rsid w:val="00034DD9"/>
    <w:rsid w:val="000351EB"/>
    <w:rsid w:val="00045479"/>
    <w:rsid w:val="000C1140"/>
    <w:rsid w:val="000F058C"/>
    <w:rsid w:val="000F7501"/>
    <w:rsid w:val="001007E7"/>
    <w:rsid w:val="001020C0"/>
    <w:rsid w:val="00115198"/>
    <w:rsid w:val="00134D4F"/>
    <w:rsid w:val="0014432C"/>
    <w:rsid w:val="001463BC"/>
    <w:rsid w:val="00157600"/>
    <w:rsid w:val="00165C6B"/>
    <w:rsid w:val="00170EC5"/>
    <w:rsid w:val="00173556"/>
    <w:rsid w:val="00190252"/>
    <w:rsid w:val="00194FF2"/>
    <w:rsid w:val="001A2646"/>
    <w:rsid w:val="001A3F92"/>
    <w:rsid w:val="001B3719"/>
    <w:rsid w:val="001E50B2"/>
    <w:rsid w:val="001E61DE"/>
    <w:rsid w:val="001E73F1"/>
    <w:rsid w:val="001F73A7"/>
    <w:rsid w:val="002009A7"/>
    <w:rsid w:val="002159BD"/>
    <w:rsid w:val="0023545D"/>
    <w:rsid w:val="00253DBA"/>
    <w:rsid w:val="0026335F"/>
    <w:rsid w:val="002823F7"/>
    <w:rsid w:val="002E1412"/>
    <w:rsid w:val="002E6B9A"/>
    <w:rsid w:val="00310633"/>
    <w:rsid w:val="00314023"/>
    <w:rsid w:val="00330C32"/>
    <w:rsid w:val="0038214C"/>
    <w:rsid w:val="00391143"/>
    <w:rsid w:val="00393EFC"/>
    <w:rsid w:val="003F7E62"/>
    <w:rsid w:val="0042490F"/>
    <w:rsid w:val="004564FE"/>
    <w:rsid w:val="00466B9C"/>
    <w:rsid w:val="004D45A8"/>
    <w:rsid w:val="00521233"/>
    <w:rsid w:val="00524D49"/>
    <w:rsid w:val="00535962"/>
    <w:rsid w:val="00537AB6"/>
    <w:rsid w:val="0054586B"/>
    <w:rsid w:val="0057144D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A75A1"/>
    <w:rsid w:val="006B3AF3"/>
    <w:rsid w:val="006D38F2"/>
    <w:rsid w:val="006F28AA"/>
    <w:rsid w:val="006F42D2"/>
    <w:rsid w:val="00721F4E"/>
    <w:rsid w:val="0072507B"/>
    <w:rsid w:val="00725091"/>
    <w:rsid w:val="00780880"/>
    <w:rsid w:val="007B4171"/>
    <w:rsid w:val="007B6F6F"/>
    <w:rsid w:val="00806C78"/>
    <w:rsid w:val="00807015"/>
    <w:rsid w:val="00850351"/>
    <w:rsid w:val="00862F3E"/>
    <w:rsid w:val="008A0C67"/>
    <w:rsid w:val="008B3AE5"/>
    <w:rsid w:val="00902146"/>
    <w:rsid w:val="00953CFC"/>
    <w:rsid w:val="009824D3"/>
    <w:rsid w:val="00A151F4"/>
    <w:rsid w:val="00A16099"/>
    <w:rsid w:val="00A35A04"/>
    <w:rsid w:val="00A53CA5"/>
    <w:rsid w:val="00A640BD"/>
    <w:rsid w:val="00A64533"/>
    <w:rsid w:val="00AD7919"/>
    <w:rsid w:val="00B0259E"/>
    <w:rsid w:val="00B13830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4ACF"/>
    <w:rsid w:val="00C078CB"/>
    <w:rsid w:val="00C130C2"/>
    <w:rsid w:val="00C22DBE"/>
    <w:rsid w:val="00C41DBF"/>
    <w:rsid w:val="00C5035E"/>
    <w:rsid w:val="00C61065"/>
    <w:rsid w:val="00C66D08"/>
    <w:rsid w:val="00C705D7"/>
    <w:rsid w:val="00C93F35"/>
    <w:rsid w:val="00CA0E82"/>
    <w:rsid w:val="00CA4661"/>
    <w:rsid w:val="00CE67A3"/>
    <w:rsid w:val="00CF47D2"/>
    <w:rsid w:val="00D068B9"/>
    <w:rsid w:val="00D24FA7"/>
    <w:rsid w:val="00D64696"/>
    <w:rsid w:val="00D658A1"/>
    <w:rsid w:val="00D90D49"/>
    <w:rsid w:val="00DC5D96"/>
    <w:rsid w:val="00DC796F"/>
    <w:rsid w:val="00DD4F3E"/>
    <w:rsid w:val="00DF4E16"/>
    <w:rsid w:val="00E016AA"/>
    <w:rsid w:val="00E05CE0"/>
    <w:rsid w:val="00E124CB"/>
    <w:rsid w:val="00E13E55"/>
    <w:rsid w:val="00E43CFD"/>
    <w:rsid w:val="00E61A36"/>
    <w:rsid w:val="00E9428F"/>
    <w:rsid w:val="00EA40CE"/>
    <w:rsid w:val="00EA7406"/>
    <w:rsid w:val="00EE1E7B"/>
    <w:rsid w:val="00F06824"/>
    <w:rsid w:val="00F225BF"/>
    <w:rsid w:val="00F31EB4"/>
    <w:rsid w:val="00F41438"/>
    <w:rsid w:val="00F53753"/>
    <w:rsid w:val="00F7167E"/>
    <w:rsid w:val="00F7443C"/>
    <w:rsid w:val="00F9504D"/>
    <w:rsid w:val="00FB250F"/>
    <w:rsid w:val="00FC2870"/>
    <w:rsid w:val="00FD5575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7825"/>
    <o:shapelayout v:ext="edit">
      <o:idmap v:ext="edit" data="1"/>
    </o:shapelayout>
  </w:shapeDefaults>
  <w:decimalSymbol w:val="."/>
  <w:listSeparator w:val=";"/>
  <w14:docId w14:val="15F51089"/>
  <w15:docId w15:val="{EF5D196A-E65F-4DF5-8553-E01E8FB8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  <w:style w:type="paragraph" w:styleId="NoSpacing">
    <w:name w:val="No Spacing"/>
    <w:uiPriority w:val="1"/>
    <w:qFormat/>
    <w:rsid w:val="00953CFC"/>
    <w:pPr>
      <w:spacing w:after="0" w:line="240" w:lineRule="auto"/>
    </w:pPr>
    <w:rPr>
      <w:rFonts w:asciiTheme="majorHAnsi" w:eastAsiaTheme="majorEastAsia" w:hAnsiTheme="majorHAnsi" w:cstheme="majorBidi"/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4E36-6FF1-4C70-8C2E-5DE46FBC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Dirección General De Impuestos Internos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8</cp:revision>
  <cp:lastPrinted>2011-03-04T18:33:00Z</cp:lastPrinted>
  <dcterms:created xsi:type="dcterms:W3CDTF">2021-03-25T14:00:00Z</dcterms:created>
  <dcterms:modified xsi:type="dcterms:W3CDTF">2023-03-08T14:19:00Z</dcterms:modified>
</cp:coreProperties>
</file>